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36" w:rsidRDefault="00230236" w:rsidP="00712959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30236" w:rsidRDefault="00230236" w:rsidP="00427E4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КРАСНОЯРСКИЙ КРАЙ</w:t>
      </w:r>
    </w:p>
    <w:p w:rsidR="00230236" w:rsidRDefault="00230236" w:rsidP="00427E4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БОГОТОЛЬСКИЙ РАЙОН</w:t>
      </w:r>
    </w:p>
    <w:p w:rsidR="00230236" w:rsidRDefault="00230236" w:rsidP="00427E4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ЮРЬЕВСКИЙ СЕЛЬСКИЙ СОВЕТ ДЕПУТАТОВ</w:t>
      </w:r>
    </w:p>
    <w:p w:rsidR="00230236" w:rsidRDefault="00230236" w:rsidP="00427E4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с.ЮРЬЕВКА</w:t>
      </w:r>
    </w:p>
    <w:p w:rsidR="00230236" w:rsidRDefault="00230236" w:rsidP="00427E48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230236" w:rsidRDefault="00230236" w:rsidP="00427E4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230236" w:rsidRDefault="00230236" w:rsidP="00427E4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третьей сессии Юрьевского сельского Совета депутатов пятого созыва</w:t>
      </w:r>
    </w:p>
    <w:p w:rsidR="00230236" w:rsidRDefault="00230236" w:rsidP="00F95CA8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«05» ноября 2015  года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 xml:space="preserve"> 10.00 часов</w:t>
      </w:r>
    </w:p>
    <w:p w:rsidR="00230236" w:rsidRDefault="00230236" w:rsidP="00427E48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30236" w:rsidRPr="0046002D" w:rsidRDefault="00230236" w:rsidP="0046002D">
      <w:pPr>
        <w:ind w:right="-142"/>
        <w:contextualSpacing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 xml:space="preserve">Число депутатов, избранных в </w:t>
      </w:r>
      <w:r>
        <w:rPr>
          <w:rFonts w:ascii="Times New Roman" w:hAnsi="Times New Roman"/>
          <w:sz w:val="28"/>
          <w:szCs w:val="28"/>
        </w:rPr>
        <w:t>Юрьевский сельский</w:t>
      </w:r>
      <w:r w:rsidRPr="0046002D">
        <w:rPr>
          <w:rFonts w:ascii="Times New Roman" w:hAnsi="Times New Roman"/>
          <w:sz w:val="28"/>
          <w:szCs w:val="28"/>
        </w:rPr>
        <w:t xml:space="preserve"> Совет депутатов – </w:t>
      </w:r>
      <w:r>
        <w:rPr>
          <w:rFonts w:ascii="Times New Roman" w:hAnsi="Times New Roman"/>
          <w:sz w:val="28"/>
          <w:szCs w:val="28"/>
        </w:rPr>
        <w:t>9</w:t>
      </w:r>
    </w:p>
    <w:p w:rsidR="00230236" w:rsidRDefault="00230236" w:rsidP="00FF4D6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>Присутствовало</w:t>
      </w:r>
      <w:r>
        <w:rPr>
          <w:rFonts w:ascii="Times New Roman" w:hAnsi="Times New Roman"/>
          <w:sz w:val="28"/>
          <w:szCs w:val="28"/>
        </w:rPr>
        <w:t xml:space="preserve"> на заседании сельского Совета депутатов – 8 депутатов:</w:t>
      </w:r>
    </w:p>
    <w:p w:rsidR="00230236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Прибытков В.Я.</w:t>
      </w:r>
    </w:p>
    <w:p w:rsidR="00230236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Стовба Г.Л.</w:t>
      </w:r>
    </w:p>
    <w:p w:rsidR="00230236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F4D65">
        <w:rPr>
          <w:rFonts w:ascii="Times New Roman" w:hAnsi="Times New Roman"/>
          <w:sz w:val="28"/>
          <w:szCs w:val="28"/>
        </w:rPr>
        <w:t xml:space="preserve">                                                             Буймова Е.И.</w:t>
      </w:r>
    </w:p>
    <w:p w:rsidR="00230236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Запрудская М.Ю.</w:t>
      </w:r>
    </w:p>
    <w:p w:rsidR="00230236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Шалудкина Е.Н.</w:t>
      </w:r>
    </w:p>
    <w:p w:rsidR="00230236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Шевцов А.Ю.</w:t>
      </w:r>
    </w:p>
    <w:p w:rsidR="00230236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Болотников Д.Н.</w:t>
      </w:r>
    </w:p>
    <w:p w:rsidR="00230236" w:rsidRPr="00FF4D65" w:rsidRDefault="00230236" w:rsidP="006558A0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Гончарук Л.А.</w:t>
      </w:r>
    </w:p>
    <w:p w:rsidR="00230236" w:rsidRDefault="00230236" w:rsidP="00E9673F">
      <w:pPr>
        <w:tabs>
          <w:tab w:val="left" w:pos="370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 xml:space="preserve">Отсутствовало </w:t>
      </w:r>
      <w:r>
        <w:rPr>
          <w:rFonts w:ascii="Times New Roman" w:hAnsi="Times New Roman"/>
          <w:sz w:val="28"/>
          <w:szCs w:val="28"/>
        </w:rPr>
        <w:t>–</w:t>
      </w:r>
      <w:r w:rsidRPr="004600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депутат</w:t>
      </w:r>
      <w:r w:rsidRPr="0046002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Асадчик Е.Н</w:t>
      </w:r>
      <w:r w:rsidRPr="004600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 по уважительной причине)</w:t>
      </w:r>
    </w:p>
    <w:p w:rsidR="00230236" w:rsidRDefault="00230236" w:rsidP="00525801">
      <w:pPr>
        <w:ind w:right="-142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>Приглашенные:</w:t>
      </w:r>
      <w:r>
        <w:rPr>
          <w:rFonts w:ascii="Times New Roman" w:hAnsi="Times New Roman"/>
          <w:sz w:val="28"/>
          <w:szCs w:val="28"/>
        </w:rPr>
        <w:t xml:space="preserve"> кандидаты  на должность</w:t>
      </w:r>
      <w:r w:rsidRPr="004600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главы Юрьевского сельсовета, отобранные конкурсной комиссией: Варенов В.С., Леднева И.М..; </w:t>
      </w:r>
    </w:p>
    <w:p w:rsidR="00230236" w:rsidRDefault="00230236" w:rsidP="008071A3">
      <w:pPr>
        <w:ind w:right="-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В.А.Ковалев – помошник прокурора Боготольской межрайонной прокуратуры.</w:t>
      </w:r>
      <w:r>
        <w:rPr>
          <w:rFonts w:ascii="Times New Roman" w:hAnsi="Times New Roman"/>
          <w:sz w:val="28"/>
          <w:szCs w:val="28"/>
        </w:rPr>
        <w:tab/>
      </w:r>
    </w:p>
    <w:p w:rsidR="00230236" w:rsidRPr="0046002D" w:rsidRDefault="00230236" w:rsidP="008071A3">
      <w:pPr>
        <w:ind w:right="-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A030D">
        <w:rPr>
          <w:rFonts w:ascii="Times New Roman" w:hAnsi="Times New Roman"/>
          <w:sz w:val="28"/>
          <w:szCs w:val="28"/>
        </w:rPr>
        <w:t xml:space="preserve">Открыла сессию </w:t>
      </w:r>
      <w:r>
        <w:rPr>
          <w:rFonts w:ascii="Times New Roman" w:hAnsi="Times New Roman"/>
          <w:sz w:val="28"/>
          <w:szCs w:val="28"/>
        </w:rPr>
        <w:t xml:space="preserve">Е.Н.Шалудкина </w:t>
      </w:r>
      <w:r w:rsidRPr="00CA030D">
        <w:rPr>
          <w:rFonts w:ascii="Times New Roman" w:hAnsi="Times New Roman"/>
          <w:sz w:val="28"/>
          <w:szCs w:val="28"/>
        </w:rPr>
        <w:t>- председатель  Юрьевского сельс</w:t>
      </w:r>
      <w:r>
        <w:rPr>
          <w:rFonts w:ascii="Times New Roman" w:hAnsi="Times New Roman"/>
          <w:sz w:val="28"/>
          <w:szCs w:val="28"/>
        </w:rPr>
        <w:t>кого С</w:t>
      </w:r>
      <w:r w:rsidRPr="00CA030D">
        <w:rPr>
          <w:rFonts w:ascii="Times New Roman" w:hAnsi="Times New Roman"/>
          <w:sz w:val="28"/>
          <w:szCs w:val="28"/>
        </w:rPr>
        <w:t>овета</w:t>
      </w:r>
      <w:r>
        <w:rPr>
          <w:rFonts w:ascii="Times New Roman" w:hAnsi="Times New Roman"/>
          <w:sz w:val="28"/>
          <w:szCs w:val="28"/>
        </w:rPr>
        <w:t xml:space="preserve"> депутатов</w:t>
      </w:r>
      <w:r w:rsidRPr="00CA030D">
        <w:rPr>
          <w:rFonts w:ascii="Times New Roman" w:hAnsi="Times New Roman"/>
          <w:sz w:val="28"/>
          <w:szCs w:val="28"/>
        </w:rPr>
        <w:t xml:space="preserve">. </w:t>
      </w:r>
      <w:r w:rsidRPr="0046002D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9</w:t>
      </w:r>
      <w:r w:rsidRPr="0046002D">
        <w:rPr>
          <w:rFonts w:ascii="Times New Roman" w:hAnsi="Times New Roman"/>
          <w:sz w:val="28"/>
          <w:szCs w:val="28"/>
        </w:rPr>
        <w:t xml:space="preserve"> депутатов избранных в </w:t>
      </w:r>
      <w:r>
        <w:rPr>
          <w:rFonts w:ascii="Times New Roman" w:hAnsi="Times New Roman"/>
          <w:sz w:val="28"/>
          <w:szCs w:val="28"/>
        </w:rPr>
        <w:t>сельский</w:t>
      </w:r>
      <w:r w:rsidRPr="0046002D">
        <w:rPr>
          <w:rFonts w:ascii="Times New Roman" w:hAnsi="Times New Roman"/>
          <w:sz w:val="28"/>
          <w:szCs w:val="28"/>
        </w:rPr>
        <w:t xml:space="preserve"> Совет депутатов в работе сессии принимают участие </w:t>
      </w:r>
      <w:r>
        <w:rPr>
          <w:rFonts w:ascii="Times New Roman" w:hAnsi="Times New Roman"/>
          <w:sz w:val="28"/>
          <w:szCs w:val="28"/>
        </w:rPr>
        <w:t xml:space="preserve"> 8 депутатов, отсутствует один депутат по уважительной причине.</w:t>
      </w:r>
      <w:r w:rsidRPr="0046002D">
        <w:rPr>
          <w:rFonts w:ascii="Times New Roman" w:hAnsi="Times New Roman"/>
          <w:sz w:val="28"/>
          <w:szCs w:val="28"/>
        </w:rPr>
        <w:t xml:space="preserve"> Можем начать работу.</w:t>
      </w:r>
    </w:p>
    <w:p w:rsidR="00230236" w:rsidRPr="0046002D" w:rsidRDefault="00230236" w:rsidP="00372405">
      <w:pPr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 xml:space="preserve">       </w:t>
      </w:r>
      <w:r w:rsidRPr="0046002D">
        <w:rPr>
          <w:rFonts w:ascii="Times New Roman" w:hAnsi="Times New Roman"/>
          <w:sz w:val="28"/>
          <w:szCs w:val="28"/>
        </w:rPr>
        <w:tab/>
        <w:t>Уважаемые депутаты, у Вас имеется повестка дня</w:t>
      </w:r>
      <w:r>
        <w:rPr>
          <w:rFonts w:ascii="Times New Roman" w:hAnsi="Times New Roman"/>
          <w:sz w:val="28"/>
          <w:szCs w:val="28"/>
        </w:rPr>
        <w:t xml:space="preserve"> третьей </w:t>
      </w:r>
      <w:r w:rsidRPr="0046002D">
        <w:rPr>
          <w:rFonts w:ascii="Times New Roman" w:hAnsi="Times New Roman"/>
          <w:sz w:val="28"/>
          <w:szCs w:val="28"/>
        </w:rPr>
        <w:t xml:space="preserve">сессии </w:t>
      </w:r>
      <w:r>
        <w:rPr>
          <w:rFonts w:ascii="Times New Roman" w:hAnsi="Times New Roman"/>
          <w:sz w:val="28"/>
          <w:szCs w:val="28"/>
        </w:rPr>
        <w:t>сельск</w:t>
      </w:r>
      <w:r w:rsidRPr="0046002D">
        <w:rPr>
          <w:rFonts w:ascii="Times New Roman" w:hAnsi="Times New Roman"/>
          <w:sz w:val="28"/>
          <w:szCs w:val="28"/>
        </w:rPr>
        <w:t>ого Совета депутатов</w:t>
      </w:r>
      <w:r>
        <w:rPr>
          <w:rFonts w:ascii="Times New Roman" w:hAnsi="Times New Roman"/>
          <w:sz w:val="28"/>
          <w:szCs w:val="28"/>
        </w:rPr>
        <w:t xml:space="preserve"> пятого созыва</w:t>
      </w:r>
      <w:r w:rsidRPr="0046002D">
        <w:rPr>
          <w:rFonts w:ascii="Times New Roman" w:hAnsi="Times New Roman"/>
          <w:sz w:val="28"/>
          <w:szCs w:val="28"/>
        </w:rPr>
        <w:t>. Предлагаю принять предлагаемую повестку за основу.</w:t>
      </w:r>
    </w:p>
    <w:p w:rsidR="00230236" w:rsidRPr="0046002D" w:rsidRDefault="00230236" w:rsidP="00372405">
      <w:pPr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>Голосование: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002D">
        <w:rPr>
          <w:rFonts w:ascii="Times New Roman" w:hAnsi="Times New Roman"/>
          <w:sz w:val="28"/>
          <w:szCs w:val="28"/>
        </w:rPr>
        <w:t xml:space="preserve">«За» -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46002D">
        <w:rPr>
          <w:rFonts w:ascii="Times New Roman" w:hAnsi="Times New Roman"/>
          <w:sz w:val="28"/>
          <w:szCs w:val="28"/>
        </w:rPr>
        <w:t xml:space="preserve">голосов, «против» - нет, «воздержались» - нет. </w:t>
      </w:r>
    </w:p>
    <w:p w:rsidR="00230236" w:rsidRPr="0046002D" w:rsidRDefault="00230236" w:rsidP="00372405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 xml:space="preserve">Повестка дня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002D">
        <w:rPr>
          <w:rFonts w:ascii="Times New Roman" w:hAnsi="Times New Roman"/>
          <w:sz w:val="28"/>
          <w:szCs w:val="28"/>
        </w:rPr>
        <w:t xml:space="preserve">сессии </w:t>
      </w:r>
      <w:r>
        <w:rPr>
          <w:rFonts w:ascii="Times New Roman" w:hAnsi="Times New Roman"/>
          <w:sz w:val="28"/>
          <w:szCs w:val="28"/>
        </w:rPr>
        <w:t>сельск</w:t>
      </w:r>
      <w:r w:rsidRPr="0046002D">
        <w:rPr>
          <w:rFonts w:ascii="Times New Roman" w:hAnsi="Times New Roman"/>
          <w:sz w:val="28"/>
          <w:szCs w:val="28"/>
        </w:rPr>
        <w:t>ого Совета принята за основу.</w:t>
      </w:r>
    </w:p>
    <w:p w:rsidR="00230236" w:rsidRDefault="00230236" w:rsidP="0013142F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>Какие будут предложения, дополнения, изменения, поправки по повестке дня. Предложений не поступило.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002D">
        <w:rPr>
          <w:rFonts w:ascii="Times New Roman" w:hAnsi="Times New Roman"/>
          <w:sz w:val="28"/>
          <w:szCs w:val="28"/>
        </w:rPr>
        <w:t>Таким образом, повестка дня принимается в целом.</w:t>
      </w:r>
    </w:p>
    <w:p w:rsidR="00230236" w:rsidRDefault="00230236" w:rsidP="00A91F21">
      <w:pPr>
        <w:tabs>
          <w:tab w:val="left" w:pos="3180"/>
          <w:tab w:val="left" w:pos="7410"/>
        </w:tabs>
        <w:jc w:val="both"/>
        <w:rPr>
          <w:rFonts w:ascii="Times New Roman" w:hAnsi="Times New Roman"/>
          <w:sz w:val="28"/>
          <w:szCs w:val="28"/>
        </w:rPr>
      </w:pPr>
      <w:r w:rsidRPr="00CA030D">
        <w:rPr>
          <w:rFonts w:ascii="Times New Roman" w:hAnsi="Times New Roman"/>
          <w:sz w:val="28"/>
          <w:szCs w:val="28"/>
        </w:rPr>
        <w:t xml:space="preserve">                                             Повестка дня сессии:</w:t>
      </w:r>
    </w:p>
    <w:p w:rsidR="00230236" w:rsidRDefault="00230236" w:rsidP="00525801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избрании  Главы Юрьевского сельсовета;</w:t>
      </w:r>
    </w:p>
    <w:p w:rsidR="00230236" w:rsidRPr="00276737" w:rsidRDefault="00230236" w:rsidP="00525801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введении дополнительной штатной единицы в штатное расписание МБУК ЦКС с.Юрьевка;</w:t>
      </w:r>
    </w:p>
    <w:p w:rsidR="00230236" w:rsidRDefault="00230236" w:rsidP="00525801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утверждении Соглашения о передаче осуществления части полномочий  органов местного самоуправления;</w:t>
      </w:r>
    </w:p>
    <w:p w:rsidR="00230236" w:rsidRPr="00525801" w:rsidRDefault="00230236" w:rsidP="00902C52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4</w:t>
      </w:r>
      <w:r w:rsidRPr="00525801">
        <w:rPr>
          <w:rFonts w:ascii="Times New Roman" w:hAnsi="Times New Roman"/>
          <w:sz w:val="28"/>
          <w:szCs w:val="28"/>
        </w:rPr>
        <w:t xml:space="preserve">. Об утверждении Положения о порядке и случаях посещения субъектами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25801">
        <w:rPr>
          <w:rFonts w:ascii="Times New Roman" w:hAnsi="Times New Roman"/>
          <w:sz w:val="28"/>
          <w:szCs w:val="28"/>
        </w:rPr>
        <w:t xml:space="preserve">общественного контроля органов местного самоуправления,  муниципальных организаций, иных органов и организаций, осуществляющих в соответствии с федеральными законами </w:t>
      </w:r>
      <w:r w:rsidRPr="00525801">
        <w:rPr>
          <w:rStyle w:val="HTMLSample"/>
          <w:rFonts w:ascii="Times New Roman" w:hAnsi="Times New Roman" w:cs="Times New Roman"/>
          <w:sz w:val="28"/>
          <w:szCs w:val="28"/>
        </w:rPr>
        <w:t>о</w:t>
      </w:r>
      <w:r>
        <w:rPr>
          <w:rStyle w:val="HTMLSample"/>
          <w:rFonts w:ascii="Times New Roman" w:hAnsi="Times New Roman" w:cs="Times New Roman"/>
          <w:sz w:val="28"/>
          <w:szCs w:val="28"/>
        </w:rPr>
        <w:t>т</w:t>
      </w:r>
      <w:r w:rsidRPr="00525801">
        <w:rPr>
          <w:rFonts w:ascii="Times New Roman" w:hAnsi="Times New Roman"/>
          <w:sz w:val="28"/>
          <w:szCs w:val="28"/>
        </w:rPr>
        <w:t>дельные публичные полномочия;</w:t>
      </w:r>
    </w:p>
    <w:p w:rsidR="00230236" w:rsidRDefault="00230236" w:rsidP="00525801">
      <w:pPr>
        <w:rPr>
          <w:rFonts w:ascii="Times New Roman" w:hAnsi="Times New Roman"/>
          <w:sz w:val="28"/>
          <w:szCs w:val="28"/>
        </w:rPr>
      </w:pPr>
      <w:r w:rsidRPr="00525801">
        <w:rPr>
          <w:rFonts w:ascii="Times New Roman" w:hAnsi="Times New Roman"/>
          <w:sz w:val="28"/>
          <w:szCs w:val="28"/>
        </w:rPr>
        <w:t xml:space="preserve">   5. О положении о комиссии по соблюдению требований к служебному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5801">
        <w:rPr>
          <w:rFonts w:ascii="Times New Roman" w:hAnsi="Times New Roman"/>
          <w:sz w:val="28"/>
          <w:szCs w:val="28"/>
        </w:rPr>
        <w:t>поведению муниципальных служащих и урегулированию конфликта интересов в Юрьевском сельсовете</w:t>
      </w:r>
      <w:r>
        <w:rPr>
          <w:rFonts w:ascii="Times New Roman" w:hAnsi="Times New Roman"/>
          <w:sz w:val="28"/>
          <w:szCs w:val="28"/>
        </w:rPr>
        <w:t>;</w:t>
      </w:r>
    </w:p>
    <w:p w:rsidR="00230236" w:rsidRPr="00761D0B" w:rsidRDefault="00230236" w:rsidP="00525801">
      <w:r>
        <w:rPr>
          <w:rFonts w:ascii="Times New Roman" w:hAnsi="Times New Roman"/>
          <w:sz w:val="28"/>
          <w:szCs w:val="28"/>
        </w:rPr>
        <w:t xml:space="preserve">  6. О регистрации депутатской фракции «ЕДИНАЯ РОССИЯ» в Юрьевском сельском Совете депутатов Боготольского района Красноярского края.</w:t>
      </w:r>
    </w:p>
    <w:p w:rsidR="00230236" w:rsidRPr="0046002D" w:rsidRDefault="00230236" w:rsidP="00DB0EC8">
      <w:pPr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C10EA1">
        <w:rPr>
          <w:rFonts w:ascii="Times New Roman" w:hAnsi="Times New Roman"/>
          <w:sz w:val="28"/>
          <w:szCs w:val="28"/>
        </w:rPr>
        <w:t>Шалудкина Е.Н.</w:t>
      </w:r>
      <w:r w:rsidRPr="0046002D">
        <w:rPr>
          <w:rFonts w:ascii="Times New Roman" w:hAnsi="Times New Roman"/>
          <w:sz w:val="28"/>
          <w:szCs w:val="28"/>
        </w:rPr>
        <w:t xml:space="preserve"> предложил</w:t>
      </w:r>
      <w:r>
        <w:rPr>
          <w:rFonts w:ascii="Times New Roman" w:hAnsi="Times New Roman"/>
          <w:sz w:val="28"/>
          <w:szCs w:val="28"/>
        </w:rPr>
        <w:t>а</w:t>
      </w:r>
      <w:r w:rsidRPr="0046002D">
        <w:rPr>
          <w:rFonts w:ascii="Times New Roman" w:hAnsi="Times New Roman"/>
          <w:sz w:val="28"/>
          <w:szCs w:val="28"/>
        </w:rPr>
        <w:t xml:space="preserve"> приступить к рассмотрению повестки дня.</w:t>
      </w:r>
    </w:p>
    <w:p w:rsidR="00230236" w:rsidRPr="0046002D" w:rsidRDefault="00230236" w:rsidP="00DB0EC8">
      <w:pPr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ab/>
        <w:t>Предложение принято.</w:t>
      </w:r>
    </w:p>
    <w:p w:rsidR="00230236" w:rsidRDefault="00230236" w:rsidP="00DB0EC8">
      <w:pPr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ab/>
        <w:t>Голосование: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002D">
        <w:rPr>
          <w:rFonts w:ascii="Times New Roman" w:hAnsi="Times New Roman"/>
          <w:sz w:val="28"/>
          <w:szCs w:val="28"/>
        </w:rPr>
        <w:t xml:space="preserve">«За» -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46002D">
        <w:rPr>
          <w:rFonts w:ascii="Times New Roman" w:hAnsi="Times New Roman"/>
          <w:sz w:val="28"/>
          <w:szCs w:val="28"/>
        </w:rPr>
        <w:t xml:space="preserve">голосов, «против» - нет, «воздержались» - нет. </w:t>
      </w:r>
    </w:p>
    <w:p w:rsidR="00230236" w:rsidRPr="0046002D" w:rsidRDefault="00230236" w:rsidP="00DB0EC8">
      <w:pPr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Повестка дня принята.</w:t>
      </w:r>
    </w:p>
    <w:p w:rsidR="00230236" w:rsidRDefault="00230236" w:rsidP="00DB0EC8">
      <w:pPr>
        <w:ind w:right="-143"/>
        <w:contextualSpacing/>
        <w:jc w:val="center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>Рассмотрение повестки дня.</w:t>
      </w:r>
    </w:p>
    <w:p w:rsidR="00230236" w:rsidRDefault="00230236" w:rsidP="006B0AA3">
      <w:pPr>
        <w:numPr>
          <w:ilvl w:val="0"/>
          <w:numId w:val="26"/>
        </w:numPr>
        <w:tabs>
          <w:tab w:val="left" w:pos="1000"/>
        </w:tabs>
        <w:jc w:val="both"/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b/>
          <w:sz w:val="28"/>
          <w:szCs w:val="28"/>
        </w:rPr>
        <w:t xml:space="preserve">СЛУШАЛИ: </w:t>
      </w:r>
      <w:r w:rsidRPr="00E60758">
        <w:rPr>
          <w:rFonts w:ascii="Times New Roman" w:hAnsi="Times New Roman"/>
          <w:sz w:val="28"/>
          <w:szCs w:val="28"/>
        </w:rPr>
        <w:t>Е.Н.Шалудкина</w:t>
      </w:r>
      <w:r>
        <w:rPr>
          <w:rFonts w:ascii="Times New Roman" w:hAnsi="Times New Roman"/>
          <w:sz w:val="28"/>
          <w:szCs w:val="28"/>
        </w:rPr>
        <w:t xml:space="preserve"> в своем докладе  ознакомила депутатов  с материалами конкурсной комиссии: анкетными данными кандидатов, программой кандидатов, решением конкурсной комиссии. Сказала о  проведении процедуры голосования  по избранию главы сельсовета из числа кандидатов, представленных конкурсной комиссией по отбору кандидатов на должность Главы сельсовета. Обсудили список кандидатов, с указанием очередности выступления кандидатов.  </w:t>
      </w:r>
    </w:p>
    <w:p w:rsidR="00230236" w:rsidRDefault="00230236" w:rsidP="006B0AA3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Решили: </w:t>
      </w:r>
      <w:r w:rsidRPr="001F6128">
        <w:rPr>
          <w:rFonts w:ascii="Times New Roman" w:hAnsi="Times New Roman"/>
          <w:sz w:val="28"/>
          <w:szCs w:val="28"/>
        </w:rPr>
        <w:t>Утвердить список кандидатов и заслушать</w:t>
      </w:r>
      <w:r>
        <w:rPr>
          <w:rFonts w:ascii="Times New Roman" w:hAnsi="Times New Roman"/>
          <w:sz w:val="28"/>
          <w:szCs w:val="28"/>
        </w:rPr>
        <w:t xml:space="preserve"> выступления кандидатов в порядке поданных документов на конкурс: 1. Ванов В.С.;</w:t>
      </w:r>
    </w:p>
    <w:p w:rsidR="00230236" w:rsidRDefault="00230236" w:rsidP="006B0AA3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6B0AA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Леднева И.М..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Голосование: единогласно.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Слушали выступление Варенова В.С. После выступления Варенову В.С. были задали вопросы депутаты: Прибытков В.Я., Гончарук Л.А., Шалудкина Е.Н., Болотников Д.Н.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Слушали выступление Ледневой И.М.. После выступления   Ледневой И.М. задали вопросы депутаты: Болотников Д.Н., Стовба Г.Л., Шевцов А.Ю., Прибытков В.Я., Шалудкина Е.Н..  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После выступления кандидатов прошло обсуждение, в ходе которого депутаты высказывали свое мнение.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Шалудкина Е.Н. вынесла на голосование кандидатуры в соответствии с установленной очередностью.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ГОЛОСОВАЛИ:     </w:t>
      </w:r>
      <w:r>
        <w:rPr>
          <w:rFonts w:ascii="Times New Roman" w:hAnsi="Times New Roman"/>
          <w:sz w:val="28"/>
          <w:szCs w:val="28"/>
        </w:rPr>
        <w:t xml:space="preserve">     Варенов В.С.: «За»- о голосов;</w:t>
      </w:r>
    </w:p>
    <w:p w:rsidR="00230236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Леднева И.М.: «За»- 8 голосов: Прибытков В.Я.</w:t>
      </w:r>
    </w:p>
    <w:p w:rsidR="00230236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Стовба Г.Л.</w:t>
      </w:r>
    </w:p>
    <w:p w:rsidR="00230236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F4D65">
        <w:rPr>
          <w:rFonts w:ascii="Times New Roman" w:hAnsi="Times New Roman"/>
          <w:sz w:val="28"/>
          <w:szCs w:val="28"/>
        </w:rPr>
        <w:t xml:space="preserve">                                                             Буймова Е.И.</w:t>
      </w:r>
    </w:p>
    <w:p w:rsidR="00230236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Запрудская М.Ю.</w:t>
      </w:r>
    </w:p>
    <w:p w:rsidR="00230236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Шалудкина Е.Н.</w:t>
      </w:r>
    </w:p>
    <w:p w:rsidR="00230236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Шевцов А.Ю.</w:t>
      </w:r>
    </w:p>
    <w:p w:rsidR="00230236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Болотников Д.Н.</w:t>
      </w:r>
    </w:p>
    <w:p w:rsidR="00230236" w:rsidRPr="00FF4D65" w:rsidRDefault="00230236" w:rsidP="00AC594E">
      <w:pPr>
        <w:tabs>
          <w:tab w:val="left" w:pos="3705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Гончарук Л.А.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594E">
        <w:rPr>
          <w:rFonts w:ascii="Times New Roman" w:hAnsi="Times New Roman"/>
          <w:b/>
          <w:sz w:val="28"/>
          <w:szCs w:val="28"/>
        </w:rPr>
        <w:t xml:space="preserve">РЕШИЛИ: </w:t>
      </w:r>
      <w:r w:rsidRPr="00292CEE">
        <w:rPr>
          <w:rFonts w:ascii="Times New Roman" w:hAnsi="Times New Roman"/>
          <w:sz w:val="28"/>
          <w:szCs w:val="28"/>
        </w:rPr>
        <w:t>считать изб</w:t>
      </w:r>
      <w:r>
        <w:rPr>
          <w:rFonts w:ascii="Times New Roman" w:hAnsi="Times New Roman"/>
          <w:sz w:val="28"/>
          <w:szCs w:val="28"/>
        </w:rPr>
        <w:t>р</w:t>
      </w:r>
      <w:r w:rsidRPr="00292CEE">
        <w:rPr>
          <w:rFonts w:ascii="Times New Roman" w:hAnsi="Times New Roman"/>
          <w:sz w:val="28"/>
          <w:szCs w:val="28"/>
        </w:rPr>
        <w:t>анным на должность главы Юрьевского сельсовета</w:t>
      </w:r>
      <w:r>
        <w:rPr>
          <w:rFonts w:ascii="Times New Roman" w:hAnsi="Times New Roman"/>
          <w:sz w:val="28"/>
          <w:szCs w:val="28"/>
        </w:rPr>
        <w:t xml:space="preserve"> Ледневу И.М.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292CEE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Шалудкину</w:t>
      </w:r>
      <w:r w:rsidRPr="00022779">
        <w:rPr>
          <w:rFonts w:ascii="Times New Roman" w:hAnsi="Times New Roman"/>
          <w:sz w:val="28"/>
          <w:szCs w:val="28"/>
        </w:rPr>
        <w:t xml:space="preserve"> Е.Н.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2CEE">
        <w:rPr>
          <w:rFonts w:ascii="Times New Roman" w:hAnsi="Times New Roman"/>
          <w:sz w:val="28"/>
          <w:szCs w:val="28"/>
        </w:rPr>
        <w:t>по второму вопросу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022779">
        <w:rPr>
          <w:rFonts w:ascii="Times New Roman" w:hAnsi="Times New Roman"/>
          <w:sz w:val="28"/>
          <w:szCs w:val="28"/>
        </w:rPr>
        <w:t>В связи с проведением орга</w:t>
      </w:r>
      <w:r>
        <w:rPr>
          <w:rFonts w:ascii="Times New Roman" w:hAnsi="Times New Roman"/>
          <w:sz w:val="28"/>
          <w:szCs w:val="28"/>
        </w:rPr>
        <w:t>низационно- штатных мероприятий с</w:t>
      </w:r>
      <w:r w:rsidRPr="00022779">
        <w:rPr>
          <w:rFonts w:ascii="Times New Roman" w:hAnsi="Times New Roman"/>
          <w:sz w:val="28"/>
          <w:szCs w:val="28"/>
        </w:rPr>
        <w:t xml:space="preserve"> 01.11.2015</w:t>
      </w:r>
      <w:r>
        <w:rPr>
          <w:rFonts w:ascii="Times New Roman" w:hAnsi="Times New Roman"/>
          <w:sz w:val="28"/>
          <w:szCs w:val="28"/>
        </w:rPr>
        <w:t>. В Георгиевском СК сокращается 0,5 ед. заведующей, и 0,5 ед. уборщицы. В связи с высвобождением одной единицы вводится в  штатное расписание МБУК ЦКС с.Юрьевка: сторож 1 единица, для охраны законсервированного здания Георгиевского СК.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Болотников Д.Н..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ГОЛОВАЛИ:</w:t>
      </w:r>
      <w:r>
        <w:rPr>
          <w:rFonts w:ascii="Times New Roman" w:hAnsi="Times New Roman"/>
          <w:sz w:val="28"/>
          <w:szCs w:val="28"/>
        </w:rPr>
        <w:t xml:space="preserve"> «за»-8 , «против»-0 , «воздержались» - о 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Утвердить.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022779">
        <w:rPr>
          <w:rFonts w:ascii="Times New Roman" w:hAnsi="Times New Roman"/>
          <w:b/>
          <w:sz w:val="28"/>
          <w:szCs w:val="28"/>
        </w:rPr>
        <w:t>.СЛУШАЛИ</w:t>
      </w:r>
      <w:r>
        <w:rPr>
          <w:rFonts w:ascii="Times New Roman" w:hAnsi="Times New Roman"/>
          <w:sz w:val="28"/>
          <w:szCs w:val="28"/>
        </w:rPr>
        <w:t>: Шалудкину Е.Н. о заключении соглашения с администрацией Боготольского района соглашения о передаче им осуществление части полномочий за счет межбюджетных трансфертов, предоставляемых из бюджета сельсовета в бюджет района. Соглашение заключается на один год.</w:t>
      </w:r>
    </w:p>
    <w:p w:rsidR="00230236" w:rsidRDefault="00230236" w:rsidP="001F6128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</w:t>
      </w:r>
      <w:r w:rsidRPr="00753E6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Стовба Г.Л. предложила одобрить соглашение о передаче полномочий и проголосовать. Депутаты поддержали  выступление Стовба Г.Л..</w:t>
      </w:r>
    </w:p>
    <w:p w:rsidR="00230236" w:rsidRDefault="00230236" w:rsidP="00753E61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ГОЛОСОВАЛИ: </w:t>
      </w:r>
      <w:r>
        <w:rPr>
          <w:rFonts w:ascii="Times New Roman" w:hAnsi="Times New Roman"/>
          <w:sz w:val="28"/>
          <w:szCs w:val="28"/>
        </w:rPr>
        <w:t xml:space="preserve"> «за»-8 , «против»-0 , «воздержались» - о .</w:t>
      </w:r>
    </w:p>
    <w:p w:rsidR="00230236" w:rsidRDefault="00230236" w:rsidP="00753E61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Утвердить.</w:t>
      </w:r>
    </w:p>
    <w:p w:rsidR="00230236" w:rsidRDefault="00230236" w:rsidP="00753E61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753E61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Е.Н.Шалудкину. Ознакомила депутатов с предложенным Положением о порядке  и случаях посещения  субъектами общественного контроля органов местного самоуправления, муниципальных  организаций, иных органов и организаций, осуществляющих в соответствии с федеральными законами отдельные публичные полномочия.</w:t>
      </w:r>
    </w:p>
    <w:p w:rsidR="00230236" w:rsidRPr="00C843D7" w:rsidRDefault="00230236" w:rsidP="006C1E56">
      <w:pPr>
        <w:tabs>
          <w:tab w:val="left" w:pos="1440"/>
        </w:tabs>
        <w:ind w:left="360"/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b/>
          <w:sz w:val="28"/>
          <w:szCs w:val="28"/>
        </w:rPr>
        <w:t xml:space="preserve">  ВЫСТУПИЛИ</w:t>
      </w:r>
      <w:r w:rsidRPr="00C843D7">
        <w:rPr>
          <w:rFonts w:ascii="Times New Roman" w:hAnsi="Times New Roman"/>
          <w:sz w:val="28"/>
          <w:szCs w:val="28"/>
        </w:rPr>
        <w:t xml:space="preserve">: Е.И.Буймова предложила поставить проект решения на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C843D7">
        <w:rPr>
          <w:rFonts w:ascii="Times New Roman" w:hAnsi="Times New Roman"/>
          <w:sz w:val="28"/>
          <w:szCs w:val="28"/>
        </w:rPr>
        <w:t>голосование.</w:t>
      </w:r>
    </w:p>
    <w:p w:rsidR="00230236" w:rsidRPr="00C843D7" w:rsidRDefault="00230236" w:rsidP="00DB0EC8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843D7">
        <w:rPr>
          <w:rFonts w:ascii="Times New Roman" w:hAnsi="Times New Roman"/>
          <w:sz w:val="28"/>
          <w:szCs w:val="28"/>
        </w:rPr>
        <w:t>ругих предложений  не поступило.</w:t>
      </w:r>
    </w:p>
    <w:p w:rsidR="00230236" w:rsidRDefault="00230236" w:rsidP="00DB0EC8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Ставиться на голосование одобрить проект Решения.</w:t>
      </w:r>
    </w:p>
    <w:p w:rsidR="00230236" w:rsidRDefault="00230236" w:rsidP="00DB0EC8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голосование.</w:t>
      </w:r>
    </w:p>
    <w:p w:rsidR="00230236" w:rsidRPr="00C843D7" w:rsidRDefault="00230236" w:rsidP="00DB0EC8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sz w:val="28"/>
          <w:szCs w:val="28"/>
        </w:rPr>
        <w:t xml:space="preserve">        ГОЛОСОВАЛИ: «ЗА» -</w:t>
      </w:r>
      <w:r>
        <w:rPr>
          <w:rFonts w:ascii="Times New Roman" w:hAnsi="Times New Roman"/>
          <w:sz w:val="28"/>
          <w:szCs w:val="28"/>
        </w:rPr>
        <w:t>8</w:t>
      </w:r>
      <w:r w:rsidRPr="00C843D7">
        <w:rPr>
          <w:rFonts w:ascii="Times New Roman" w:hAnsi="Times New Roman"/>
          <w:sz w:val="28"/>
          <w:szCs w:val="28"/>
        </w:rPr>
        <w:t>,  «ПРОТИВ»- 0, «ВОЗДЕРЖАЛИСЬ» - 0.</w:t>
      </w:r>
    </w:p>
    <w:p w:rsidR="00230236" w:rsidRDefault="00230236" w:rsidP="00DB0EC8">
      <w:pPr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b/>
          <w:sz w:val="28"/>
          <w:szCs w:val="28"/>
        </w:rPr>
        <w:t xml:space="preserve">         РЕШИЛИ</w:t>
      </w:r>
      <w:r w:rsidRPr="00C843D7">
        <w:rPr>
          <w:rFonts w:ascii="Times New Roman" w:hAnsi="Times New Roman"/>
          <w:sz w:val="28"/>
          <w:szCs w:val="28"/>
        </w:rPr>
        <w:t>: принять.</w:t>
      </w:r>
    </w:p>
    <w:p w:rsidR="00230236" w:rsidRDefault="00230236" w:rsidP="002C18E6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753E61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Е.Н.Шалудкину. Она ознакомила депутатов с проектом решения о принятии Положения о комиссии по соблюдению требований к служебному поведению муниципальных служащих и урегулированию конфликта интересов в Юрьевском сельсовете. Ответила на заданные депутатами  вопросы.</w:t>
      </w:r>
    </w:p>
    <w:p w:rsidR="00230236" w:rsidRPr="00C843D7" w:rsidRDefault="00230236" w:rsidP="002C18E6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b/>
          <w:sz w:val="28"/>
          <w:szCs w:val="28"/>
        </w:rPr>
        <w:t>ВЫСТУПИЛИ</w:t>
      </w:r>
      <w:r w:rsidRPr="00C843D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Гончарук Г.А.</w:t>
      </w:r>
      <w:r w:rsidRPr="00C843D7">
        <w:rPr>
          <w:rFonts w:ascii="Times New Roman" w:hAnsi="Times New Roman"/>
          <w:sz w:val="28"/>
          <w:szCs w:val="28"/>
        </w:rPr>
        <w:t xml:space="preserve"> предложила поставить проект решения на голосование.</w:t>
      </w:r>
    </w:p>
    <w:p w:rsidR="00230236" w:rsidRPr="00C843D7" w:rsidRDefault="00230236" w:rsidP="002C18E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843D7">
        <w:rPr>
          <w:rFonts w:ascii="Times New Roman" w:hAnsi="Times New Roman"/>
          <w:sz w:val="28"/>
          <w:szCs w:val="28"/>
        </w:rPr>
        <w:t>ругих предложений  не поступило.</w:t>
      </w:r>
    </w:p>
    <w:p w:rsidR="00230236" w:rsidRDefault="00230236" w:rsidP="002C18E6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Ставиться на голосование одобрить проект Решения.</w:t>
      </w:r>
    </w:p>
    <w:p w:rsidR="00230236" w:rsidRDefault="00230236" w:rsidP="002C18E6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голосование.</w:t>
      </w:r>
    </w:p>
    <w:p w:rsidR="00230236" w:rsidRPr="00C843D7" w:rsidRDefault="00230236" w:rsidP="002C18E6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sz w:val="28"/>
          <w:szCs w:val="28"/>
        </w:rPr>
        <w:t xml:space="preserve">        ГОЛОСОВАЛИ: «ЗА» -</w:t>
      </w:r>
      <w:r>
        <w:rPr>
          <w:rFonts w:ascii="Times New Roman" w:hAnsi="Times New Roman"/>
          <w:sz w:val="28"/>
          <w:szCs w:val="28"/>
        </w:rPr>
        <w:t>8</w:t>
      </w:r>
      <w:r w:rsidRPr="00C843D7">
        <w:rPr>
          <w:rFonts w:ascii="Times New Roman" w:hAnsi="Times New Roman"/>
          <w:sz w:val="28"/>
          <w:szCs w:val="28"/>
        </w:rPr>
        <w:t>,  «ПРОТИВ»- 0, «ВОЗДЕРЖАЛИСЬ» - 0.</w:t>
      </w:r>
    </w:p>
    <w:p w:rsidR="00230236" w:rsidRDefault="00230236" w:rsidP="002C18E6">
      <w:pPr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b/>
          <w:sz w:val="28"/>
          <w:szCs w:val="28"/>
        </w:rPr>
        <w:t xml:space="preserve">         РЕШИЛИ</w:t>
      </w:r>
      <w:r w:rsidRPr="00C843D7">
        <w:rPr>
          <w:rFonts w:ascii="Times New Roman" w:hAnsi="Times New Roman"/>
          <w:sz w:val="28"/>
          <w:szCs w:val="28"/>
        </w:rPr>
        <w:t>: принять.</w:t>
      </w:r>
    </w:p>
    <w:p w:rsidR="00230236" w:rsidRDefault="00230236" w:rsidP="009C4ADA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753E61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Е.Н.Шалудкину. Она ознакомила депутатов  с положением о депутатской группе «ЕДИНАЯ РОССИЯ», рассказала о необходимости создания и регистрации группы. Ответила на заданные депутатами  вопросы.</w:t>
      </w:r>
    </w:p>
    <w:p w:rsidR="00230236" w:rsidRPr="00C843D7" w:rsidRDefault="00230236" w:rsidP="009C4ADA">
      <w:pPr>
        <w:tabs>
          <w:tab w:val="left" w:pos="1000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b/>
          <w:sz w:val="28"/>
          <w:szCs w:val="28"/>
        </w:rPr>
        <w:t>ВЫСТУПИЛИ</w:t>
      </w:r>
      <w:r w:rsidRPr="00C843D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Стовба Г.Л.</w:t>
      </w:r>
      <w:r w:rsidRPr="00C843D7">
        <w:rPr>
          <w:rFonts w:ascii="Times New Roman" w:hAnsi="Times New Roman"/>
          <w:sz w:val="28"/>
          <w:szCs w:val="28"/>
        </w:rPr>
        <w:t xml:space="preserve"> предложила поставить проект решения на голосование.</w:t>
      </w:r>
    </w:p>
    <w:p w:rsidR="00230236" w:rsidRPr="00C843D7" w:rsidRDefault="00230236" w:rsidP="009C4ADA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843D7">
        <w:rPr>
          <w:rFonts w:ascii="Times New Roman" w:hAnsi="Times New Roman"/>
          <w:sz w:val="28"/>
          <w:szCs w:val="28"/>
        </w:rPr>
        <w:t>ругих предложений  не поступило.</w:t>
      </w:r>
    </w:p>
    <w:p w:rsidR="00230236" w:rsidRDefault="00230236" w:rsidP="009C4ADA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Ставиться на голосование одобрить проект Решения.</w:t>
      </w:r>
    </w:p>
    <w:p w:rsidR="00230236" w:rsidRDefault="00230236" w:rsidP="009C4ADA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голосование.</w:t>
      </w:r>
    </w:p>
    <w:p w:rsidR="00230236" w:rsidRPr="00C843D7" w:rsidRDefault="00230236" w:rsidP="009C4ADA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sz w:val="28"/>
          <w:szCs w:val="28"/>
        </w:rPr>
        <w:t xml:space="preserve">        ГОЛОСОВАЛИ: «ЗА» -</w:t>
      </w:r>
      <w:r>
        <w:rPr>
          <w:rFonts w:ascii="Times New Roman" w:hAnsi="Times New Roman"/>
          <w:sz w:val="28"/>
          <w:szCs w:val="28"/>
        </w:rPr>
        <w:t>8</w:t>
      </w:r>
      <w:r w:rsidRPr="00C843D7">
        <w:rPr>
          <w:rFonts w:ascii="Times New Roman" w:hAnsi="Times New Roman"/>
          <w:sz w:val="28"/>
          <w:szCs w:val="28"/>
        </w:rPr>
        <w:t>,  «ПРОТИВ»- 0, «ВОЗДЕРЖАЛИСЬ» - 0.</w:t>
      </w:r>
    </w:p>
    <w:p w:rsidR="00230236" w:rsidRPr="00C843D7" w:rsidRDefault="00230236" w:rsidP="009C4ADA">
      <w:pPr>
        <w:rPr>
          <w:rFonts w:ascii="Times New Roman" w:hAnsi="Times New Roman"/>
          <w:sz w:val="28"/>
          <w:szCs w:val="28"/>
        </w:rPr>
      </w:pPr>
      <w:r w:rsidRPr="00C843D7">
        <w:rPr>
          <w:rFonts w:ascii="Times New Roman" w:hAnsi="Times New Roman"/>
          <w:b/>
          <w:sz w:val="28"/>
          <w:szCs w:val="28"/>
        </w:rPr>
        <w:t xml:space="preserve">         РЕШИЛИ</w:t>
      </w:r>
      <w:r w:rsidRPr="00C843D7">
        <w:rPr>
          <w:rFonts w:ascii="Times New Roman" w:hAnsi="Times New Roman"/>
          <w:sz w:val="28"/>
          <w:szCs w:val="28"/>
        </w:rPr>
        <w:t>: принять.</w:t>
      </w:r>
    </w:p>
    <w:p w:rsidR="00230236" w:rsidRPr="009C4ADA" w:rsidRDefault="00230236" w:rsidP="009C4ADA">
      <w:pPr>
        <w:ind w:firstLine="708"/>
        <w:rPr>
          <w:rFonts w:ascii="Times New Roman" w:hAnsi="Times New Roman"/>
          <w:sz w:val="28"/>
          <w:szCs w:val="28"/>
        </w:rPr>
      </w:pPr>
    </w:p>
    <w:p w:rsidR="00230236" w:rsidRDefault="00230236" w:rsidP="00DB0EC8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6002D">
        <w:rPr>
          <w:rFonts w:ascii="Times New Roman" w:hAnsi="Times New Roman"/>
          <w:sz w:val="28"/>
          <w:szCs w:val="28"/>
        </w:rPr>
        <w:t xml:space="preserve">После рассмотрения </w:t>
      </w:r>
      <w:r>
        <w:rPr>
          <w:rFonts w:ascii="Times New Roman" w:hAnsi="Times New Roman"/>
          <w:sz w:val="28"/>
          <w:szCs w:val="28"/>
        </w:rPr>
        <w:t xml:space="preserve">всех </w:t>
      </w:r>
      <w:r w:rsidRPr="0046002D">
        <w:rPr>
          <w:rFonts w:ascii="Times New Roman" w:hAnsi="Times New Roman"/>
          <w:sz w:val="28"/>
          <w:szCs w:val="28"/>
        </w:rPr>
        <w:t>вопрос</w:t>
      </w:r>
      <w:r>
        <w:rPr>
          <w:rFonts w:ascii="Times New Roman" w:hAnsi="Times New Roman"/>
          <w:sz w:val="28"/>
          <w:szCs w:val="28"/>
        </w:rPr>
        <w:t>ов</w:t>
      </w:r>
      <w:r w:rsidRPr="0046002D">
        <w:rPr>
          <w:rFonts w:ascii="Times New Roman" w:hAnsi="Times New Roman"/>
          <w:sz w:val="28"/>
          <w:szCs w:val="28"/>
        </w:rPr>
        <w:t xml:space="preserve"> повестки дня Председатель сессии – </w:t>
      </w:r>
      <w:r>
        <w:rPr>
          <w:rFonts w:ascii="Times New Roman" w:hAnsi="Times New Roman"/>
          <w:sz w:val="28"/>
          <w:szCs w:val="28"/>
        </w:rPr>
        <w:t>Шалудкина Е.Н.,</w:t>
      </w:r>
      <w:r w:rsidRPr="0046002D">
        <w:rPr>
          <w:rFonts w:ascii="Times New Roman" w:hAnsi="Times New Roman"/>
          <w:sz w:val="28"/>
          <w:szCs w:val="28"/>
        </w:rPr>
        <w:t xml:space="preserve"> председатель </w:t>
      </w:r>
      <w:r>
        <w:rPr>
          <w:rFonts w:ascii="Times New Roman" w:hAnsi="Times New Roman"/>
          <w:sz w:val="28"/>
          <w:szCs w:val="28"/>
        </w:rPr>
        <w:t>Юрьевского сельск</w:t>
      </w:r>
      <w:r w:rsidRPr="0046002D">
        <w:rPr>
          <w:rFonts w:ascii="Times New Roman" w:hAnsi="Times New Roman"/>
          <w:sz w:val="28"/>
          <w:szCs w:val="28"/>
        </w:rPr>
        <w:t>ого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002D">
        <w:rPr>
          <w:rFonts w:ascii="Times New Roman" w:hAnsi="Times New Roman"/>
          <w:sz w:val="28"/>
          <w:szCs w:val="28"/>
        </w:rPr>
        <w:t>поблагодарил</w:t>
      </w:r>
      <w:r>
        <w:rPr>
          <w:rFonts w:ascii="Times New Roman" w:hAnsi="Times New Roman"/>
          <w:sz w:val="28"/>
          <w:szCs w:val="28"/>
        </w:rPr>
        <w:t>а</w:t>
      </w:r>
      <w:r w:rsidRPr="0046002D">
        <w:rPr>
          <w:rFonts w:ascii="Times New Roman" w:hAnsi="Times New Roman"/>
          <w:sz w:val="28"/>
          <w:szCs w:val="28"/>
        </w:rPr>
        <w:t xml:space="preserve"> за работу всех присутствующих.</w:t>
      </w:r>
    </w:p>
    <w:p w:rsidR="00230236" w:rsidRDefault="00230236" w:rsidP="00DB0EC8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Шалудкина Е.Н. спросила у присутствующих, имеются ли у кого вопросы, предложения, замечания.</w:t>
      </w:r>
    </w:p>
    <w:p w:rsidR="00230236" w:rsidRDefault="00230236" w:rsidP="00DB0EC8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Вопросов, предложений, замечаний по сессии не поступило.</w:t>
      </w:r>
    </w:p>
    <w:p w:rsidR="00230236" w:rsidRDefault="00230236" w:rsidP="00DB0EC8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Шалудкина Е.Н. третью с</w:t>
      </w:r>
      <w:r w:rsidRPr="0046002D">
        <w:rPr>
          <w:rFonts w:ascii="Times New Roman" w:hAnsi="Times New Roman"/>
          <w:sz w:val="28"/>
          <w:szCs w:val="28"/>
        </w:rPr>
        <w:t>ессию объявил</w:t>
      </w:r>
      <w:r>
        <w:rPr>
          <w:rFonts w:ascii="Times New Roman" w:hAnsi="Times New Roman"/>
          <w:sz w:val="28"/>
          <w:szCs w:val="28"/>
        </w:rPr>
        <w:t>а</w:t>
      </w:r>
      <w:r w:rsidRPr="0046002D">
        <w:rPr>
          <w:rFonts w:ascii="Times New Roman" w:hAnsi="Times New Roman"/>
          <w:sz w:val="28"/>
          <w:szCs w:val="28"/>
        </w:rPr>
        <w:t xml:space="preserve"> закрытой.</w:t>
      </w:r>
    </w:p>
    <w:p w:rsidR="00230236" w:rsidRPr="00CA030D" w:rsidRDefault="00230236" w:rsidP="00A91F21">
      <w:pPr>
        <w:tabs>
          <w:tab w:val="left" w:pos="3180"/>
          <w:tab w:val="left" w:pos="7410"/>
        </w:tabs>
        <w:jc w:val="both"/>
        <w:rPr>
          <w:rFonts w:ascii="Times New Roman" w:hAnsi="Times New Roman"/>
          <w:sz w:val="28"/>
          <w:szCs w:val="28"/>
        </w:rPr>
      </w:pPr>
    </w:p>
    <w:p w:rsidR="00230236" w:rsidRPr="0046002D" w:rsidRDefault="00230236" w:rsidP="0046002D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230236" w:rsidRPr="0046002D" w:rsidRDefault="00230236" w:rsidP="0046002D">
      <w:pPr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</w:p>
    <w:p w:rsidR="00230236" w:rsidRPr="0046002D" w:rsidRDefault="00230236" w:rsidP="0046002D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>Председатель сессии</w:t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Е.Н.Шалудкина</w:t>
      </w:r>
    </w:p>
    <w:p w:rsidR="00230236" w:rsidRPr="0046002D" w:rsidRDefault="00230236" w:rsidP="0046002D">
      <w:pPr>
        <w:ind w:right="-143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6002D">
        <w:rPr>
          <w:rFonts w:ascii="Times New Roman" w:hAnsi="Times New Roman"/>
          <w:sz w:val="28"/>
          <w:szCs w:val="28"/>
        </w:rPr>
        <w:t>Секретарь</w:t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 w:rsidRPr="004600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4600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Е.И.Буймова</w:t>
      </w: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427E4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30236" w:rsidRDefault="00230236" w:rsidP="00E559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Заверительный лист</w:t>
      </w:r>
    </w:p>
    <w:p w:rsidR="00230236" w:rsidRDefault="00230236" w:rsidP="00E5597C">
      <w:pPr>
        <w:jc w:val="center"/>
        <w:rPr>
          <w:rFonts w:ascii="Times New Roman" w:hAnsi="Times New Roman"/>
          <w:sz w:val="28"/>
          <w:szCs w:val="28"/>
        </w:rPr>
      </w:pPr>
    </w:p>
    <w:p w:rsidR="00230236" w:rsidRDefault="00230236" w:rsidP="00E5597C">
      <w:pPr>
        <w:jc w:val="center"/>
        <w:rPr>
          <w:rFonts w:ascii="Times New Roman" w:hAnsi="Times New Roman"/>
          <w:sz w:val="28"/>
          <w:szCs w:val="28"/>
        </w:rPr>
      </w:pPr>
    </w:p>
    <w:p w:rsidR="00230236" w:rsidRDefault="00230236" w:rsidP="00E5597C">
      <w:pPr>
        <w:jc w:val="center"/>
        <w:rPr>
          <w:rFonts w:ascii="Times New Roman" w:hAnsi="Times New Roman"/>
          <w:sz w:val="28"/>
          <w:szCs w:val="28"/>
        </w:rPr>
      </w:pPr>
    </w:p>
    <w:p w:rsidR="00230236" w:rsidRDefault="00230236" w:rsidP="00E5597C">
      <w:pPr>
        <w:jc w:val="center"/>
        <w:rPr>
          <w:rFonts w:ascii="Times New Roman" w:hAnsi="Times New Roman"/>
          <w:sz w:val="28"/>
          <w:szCs w:val="28"/>
        </w:rPr>
      </w:pPr>
    </w:p>
    <w:p w:rsidR="00230236" w:rsidRDefault="00230236" w:rsidP="00E5597C">
      <w:pPr>
        <w:jc w:val="center"/>
        <w:rPr>
          <w:rFonts w:ascii="Times New Roman" w:hAnsi="Times New Roman"/>
          <w:sz w:val="28"/>
          <w:szCs w:val="28"/>
        </w:rPr>
      </w:pPr>
    </w:p>
    <w:p w:rsidR="00230236" w:rsidRDefault="00230236" w:rsidP="00E5597C">
      <w:pPr>
        <w:jc w:val="center"/>
        <w:rPr>
          <w:rFonts w:ascii="Times New Roman" w:hAnsi="Times New Roman"/>
          <w:sz w:val="28"/>
          <w:szCs w:val="28"/>
        </w:rPr>
      </w:pPr>
    </w:p>
    <w:sectPr w:rsidR="00230236" w:rsidSect="003F6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A491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08A63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E2255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D22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0B4AD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E1A9A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BEBC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08B0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D0A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D9A9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E34136"/>
    <w:multiLevelType w:val="hybridMultilevel"/>
    <w:tmpl w:val="111CBCBC"/>
    <w:lvl w:ilvl="0" w:tplc="76BA4C4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B2F498D"/>
    <w:multiLevelType w:val="hybridMultilevel"/>
    <w:tmpl w:val="40F4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0DA3DF0"/>
    <w:multiLevelType w:val="hybridMultilevel"/>
    <w:tmpl w:val="111CBCBC"/>
    <w:lvl w:ilvl="0" w:tplc="76BA4C4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CF92974"/>
    <w:multiLevelType w:val="hybridMultilevel"/>
    <w:tmpl w:val="4ED6D6A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D04DC5"/>
    <w:multiLevelType w:val="hybridMultilevel"/>
    <w:tmpl w:val="8CD67A3E"/>
    <w:lvl w:ilvl="0" w:tplc="919465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3F8073B"/>
    <w:multiLevelType w:val="hybridMultilevel"/>
    <w:tmpl w:val="768EAA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F16599"/>
    <w:multiLevelType w:val="hybridMultilevel"/>
    <w:tmpl w:val="4F74788E"/>
    <w:lvl w:ilvl="0" w:tplc="885CA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9B40FBC"/>
    <w:multiLevelType w:val="hybridMultilevel"/>
    <w:tmpl w:val="111CBCBC"/>
    <w:lvl w:ilvl="0" w:tplc="76BA4C4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8">
    <w:nsid w:val="37F902C4"/>
    <w:multiLevelType w:val="hybridMultilevel"/>
    <w:tmpl w:val="111CBCBC"/>
    <w:lvl w:ilvl="0" w:tplc="76BA4C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7116"/>
        </w:tabs>
        <w:ind w:left="711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836"/>
        </w:tabs>
        <w:ind w:left="783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556"/>
        </w:tabs>
        <w:ind w:left="855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276"/>
        </w:tabs>
        <w:ind w:left="927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9996"/>
        </w:tabs>
        <w:ind w:left="999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0716"/>
        </w:tabs>
        <w:ind w:left="1071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436"/>
        </w:tabs>
        <w:ind w:left="1143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156"/>
        </w:tabs>
        <w:ind w:left="12156" w:hanging="360"/>
      </w:pPr>
      <w:rPr>
        <w:rFonts w:cs="Times New Roman"/>
      </w:rPr>
    </w:lvl>
  </w:abstractNum>
  <w:abstractNum w:abstractNumId="19">
    <w:nsid w:val="4A22456D"/>
    <w:multiLevelType w:val="hybridMultilevel"/>
    <w:tmpl w:val="41DC2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C132FFC"/>
    <w:multiLevelType w:val="hybridMultilevel"/>
    <w:tmpl w:val="FED82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DE75C85"/>
    <w:multiLevelType w:val="hybridMultilevel"/>
    <w:tmpl w:val="331AEE1A"/>
    <w:lvl w:ilvl="0" w:tplc="C064606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5A3A2210"/>
    <w:multiLevelType w:val="hybridMultilevel"/>
    <w:tmpl w:val="111CBCBC"/>
    <w:lvl w:ilvl="0" w:tplc="76BA4C4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2EE0A0C"/>
    <w:multiLevelType w:val="hybridMultilevel"/>
    <w:tmpl w:val="323A38F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FDA51A8"/>
    <w:multiLevelType w:val="hybridMultilevel"/>
    <w:tmpl w:val="BE6E05D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2"/>
  </w:num>
  <w:num w:numId="4">
    <w:abstractNumId w:val="17"/>
  </w:num>
  <w:num w:numId="5">
    <w:abstractNumId w:val="12"/>
  </w:num>
  <w:num w:numId="6">
    <w:abstractNumId w:val="10"/>
  </w:num>
  <w:num w:numId="7">
    <w:abstractNumId w:val="15"/>
  </w:num>
  <w:num w:numId="8">
    <w:abstractNumId w:val="11"/>
  </w:num>
  <w:num w:numId="9">
    <w:abstractNumId w:val="23"/>
  </w:num>
  <w:num w:numId="10">
    <w:abstractNumId w:val="24"/>
  </w:num>
  <w:num w:numId="11">
    <w:abstractNumId w:val="14"/>
  </w:num>
  <w:num w:numId="12">
    <w:abstractNumId w:val="13"/>
  </w:num>
  <w:num w:numId="13">
    <w:abstractNumId w:val="21"/>
  </w:num>
  <w:num w:numId="14">
    <w:abstractNumId w:val="19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E48"/>
    <w:rsid w:val="00002A8E"/>
    <w:rsid w:val="000128DA"/>
    <w:rsid w:val="00013C9C"/>
    <w:rsid w:val="000219FA"/>
    <w:rsid w:val="00022779"/>
    <w:rsid w:val="00024E91"/>
    <w:rsid w:val="0002610E"/>
    <w:rsid w:val="00040E67"/>
    <w:rsid w:val="00043C25"/>
    <w:rsid w:val="000479CB"/>
    <w:rsid w:val="0005082D"/>
    <w:rsid w:val="00060108"/>
    <w:rsid w:val="00073C65"/>
    <w:rsid w:val="00073D72"/>
    <w:rsid w:val="00074D9B"/>
    <w:rsid w:val="000758E6"/>
    <w:rsid w:val="000771BC"/>
    <w:rsid w:val="000812CD"/>
    <w:rsid w:val="000852A3"/>
    <w:rsid w:val="00092DAC"/>
    <w:rsid w:val="000B4A75"/>
    <w:rsid w:val="000B7A9F"/>
    <w:rsid w:val="000C49DD"/>
    <w:rsid w:val="000C6284"/>
    <w:rsid w:val="000E19B2"/>
    <w:rsid w:val="000E31C6"/>
    <w:rsid w:val="000E7F8E"/>
    <w:rsid w:val="000F4D90"/>
    <w:rsid w:val="00112322"/>
    <w:rsid w:val="00114BAB"/>
    <w:rsid w:val="00117C58"/>
    <w:rsid w:val="0012573C"/>
    <w:rsid w:val="0013142F"/>
    <w:rsid w:val="0014325B"/>
    <w:rsid w:val="00157D56"/>
    <w:rsid w:val="00162156"/>
    <w:rsid w:val="00162A83"/>
    <w:rsid w:val="0016445E"/>
    <w:rsid w:val="00164DBE"/>
    <w:rsid w:val="00173429"/>
    <w:rsid w:val="001A030F"/>
    <w:rsid w:val="001B01B5"/>
    <w:rsid w:val="001C2187"/>
    <w:rsid w:val="001C41D0"/>
    <w:rsid w:val="001D7CDA"/>
    <w:rsid w:val="001E69A2"/>
    <w:rsid w:val="001F1060"/>
    <w:rsid w:val="001F6128"/>
    <w:rsid w:val="001F74DE"/>
    <w:rsid w:val="00200745"/>
    <w:rsid w:val="002035ED"/>
    <w:rsid w:val="00204E41"/>
    <w:rsid w:val="00213AB4"/>
    <w:rsid w:val="00216CA3"/>
    <w:rsid w:val="00227D66"/>
    <w:rsid w:val="00230236"/>
    <w:rsid w:val="00232A5B"/>
    <w:rsid w:val="00246BBD"/>
    <w:rsid w:val="002516F4"/>
    <w:rsid w:val="00256AF1"/>
    <w:rsid w:val="00265723"/>
    <w:rsid w:val="002710BF"/>
    <w:rsid w:val="00276737"/>
    <w:rsid w:val="00276989"/>
    <w:rsid w:val="00292CEE"/>
    <w:rsid w:val="002A1DCE"/>
    <w:rsid w:val="002A74F6"/>
    <w:rsid w:val="002A7B15"/>
    <w:rsid w:val="002A7C55"/>
    <w:rsid w:val="002B2927"/>
    <w:rsid w:val="002C18E6"/>
    <w:rsid w:val="002C3374"/>
    <w:rsid w:val="002C3E1B"/>
    <w:rsid w:val="002C3F9B"/>
    <w:rsid w:val="002E69D5"/>
    <w:rsid w:val="0032797D"/>
    <w:rsid w:val="00342826"/>
    <w:rsid w:val="00347D51"/>
    <w:rsid w:val="0036719B"/>
    <w:rsid w:val="00367FB3"/>
    <w:rsid w:val="00372405"/>
    <w:rsid w:val="00373AEA"/>
    <w:rsid w:val="00382DFE"/>
    <w:rsid w:val="0038445F"/>
    <w:rsid w:val="003864C2"/>
    <w:rsid w:val="00386832"/>
    <w:rsid w:val="003874A1"/>
    <w:rsid w:val="00395BF5"/>
    <w:rsid w:val="003A6783"/>
    <w:rsid w:val="003B3B7A"/>
    <w:rsid w:val="003B4878"/>
    <w:rsid w:val="003B54DE"/>
    <w:rsid w:val="003C0C78"/>
    <w:rsid w:val="003D2C61"/>
    <w:rsid w:val="003E3C90"/>
    <w:rsid w:val="003E74DF"/>
    <w:rsid w:val="003F6120"/>
    <w:rsid w:val="003F6329"/>
    <w:rsid w:val="00406FDD"/>
    <w:rsid w:val="00411A93"/>
    <w:rsid w:val="00416693"/>
    <w:rsid w:val="0041769B"/>
    <w:rsid w:val="004220C0"/>
    <w:rsid w:val="00424AD7"/>
    <w:rsid w:val="00427399"/>
    <w:rsid w:val="00427E48"/>
    <w:rsid w:val="00434081"/>
    <w:rsid w:val="00454429"/>
    <w:rsid w:val="00457814"/>
    <w:rsid w:val="0046002D"/>
    <w:rsid w:val="00475CA4"/>
    <w:rsid w:val="004777BD"/>
    <w:rsid w:val="00496E5F"/>
    <w:rsid w:val="004A0284"/>
    <w:rsid w:val="004A0A21"/>
    <w:rsid w:val="004A55C2"/>
    <w:rsid w:val="004B1DA6"/>
    <w:rsid w:val="004D25B2"/>
    <w:rsid w:val="004F7A6A"/>
    <w:rsid w:val="004F7E7D"/>
    <w:rsid w:val="00503E18"/>
    <w:rsid w:val="0051652A"/>
    <w:rsid w:val="005205C6"/>
    <w:rsid w:val="00525801"/>
    <w:rsid w:val="0053241B"/>
    <w:rsid w:val="005340A9"/>
    <w:rsid w:val="0053725B"/>
    <w:rsid w:val="00537A69"/>
    <w:rsid w:val="00542636"/>
    <w:rsid w:val="00543C4C"/>
    <w:rsid w:val="00544F04"/>
    <w:rsid w:val="00545D6B"/>
    <w:rsid w:val="00551FA7"/>
    <w:rsid w:val="005815DB"/>
    <w:rsid w:val="005822AF"/>
    <w:rsid w:val="00582FD3"/>
    <w:rsid w:val="00583E14"/>
    <w:rsid w:val="0059174D"/>
    <w:rsid w:val="00595F69"/>
    <w:rsid w:val="005A0796"/>
    <w:rsid w:val="005C084F"/>
    <w:rsid w:val="005D097D"/>
    <w:rsid w:val="005F0E23"/>
    <w:rsid w:val="00601CEE"/>
    <w:rsid w:val="00602D18"/>
    <w:rsid w:val="00620148"/>
    <w:rsid w:val="0065477E"/>
    <w:rsid w:val="00654AD2"/>
    <w:rsid w:val="006558A0"/>
    <w:rsid w:val="00660E72"/>
    <w:rsid w:val="006626C8"/>
    <w:rsid w:val="00676512"/>
    <w:rsid w:val="00684971"/>
    <w:rsid w:val="006901C1"/>
    <w:rsid w:val="00690798"/>
    <w:rsid w:val="006909E2"/>
    <w:rsid w:val="00696143"/>
    <w:rsid w:val="006A3915"/>
    <w:rsid w:val="006A5256"/>
    <w:rsid w:val="006B0AA3"/>
    <w:rsid w:val="006B1707"/>
    <w:rsid w:val="006B1F34"/>
    <w:rsid w:val="006B486B"/>
    <w:rsid w:val="006C1261"/>
    <w:rsid w:val="006C1E56"/>
    <w:rsid w:val="006C2CAD"/>
    <w:rsid w:val="006D3E79"/>
    <w:rsid w:val="006E26BB"/>
    <w:rsid w:val="006F17BA"/>
    <w:rsid w:val="006F5D10"/>
    <w:rsid w:val="006F7252"/>
    <w:rsid w:val="00705D08"/>
    <w:rsid w:val="007076B8"/>
    <w:rsid w:val="007109F9"/>
    <w:rsid w:val="00712959"/>
    <w:rsid w:val="00712F2F"/>
    <w:rsid w:val="00722652"/>
    <w:rsid w:val="00726215"/>
    <w:rsid w:val="00727383"/>
    <w:rsid w:val="00730034"/>
    <w:rsid w:val="00730A7F"/>
    <w:rsid w:val="00735F0D"/>
    <w:rsid w:val="00746B2A"/>
    <w:rsid w:val="00753E61"/>
    <w:rsid w:val="00761D0B"/>
    <w:rsid w:val="00762C60"/>
    <w:rsid w:val="0077542F"/>
    <w:rsid w:val="007D0AC3"/>
    <w:rsid w:val="007F1708"/>
    <w:rsid w:val="00804ACE"/>
    <w:rsid w:val="008071A3"/>
    <w:rsid w:val="0081441C"/>
    <w:rsid w:val="0081647C"/>
    <w:rsid w:val="008376DB"/>
    <w:rsid w:val="008569BF"/>
    <w:rsid w:val="008606B3"/>
    <w:rsid w:val="00863EB1"/>
    <w:rsid w:val="00864147"/>
    <w:rsid w:val="0087748F"/>
    <w:rsid w:val="00897484"/>
    <w:rsid w:val="008B3EF1"/>
    <w:rsid w:val="008B6837"/>
    <w:rsid w:val="008E08D1"/>
    <w:rsid w:val="008E7216"/>
    <w:rsid w:val="008F4556"/>
    <w:rsid w:val="008F494E"/>
    <w:rsid w:val="00900CEB"/>
    <w:rsid w:val="00902C52"/>
    <w:rsid w:val="00903FFA"/>
    <w:rsid w:val="0090480A"/>
    <w:rsid w:val="00916222"/>
    <w:rsid w:val="00916234"/>
    <w:rsid w:val="00921EF2"/>
    <w:rsid w:val="00923245"/>
    <w:rsid w:val="0092549B"/>
    <w:rsid w:val="0093020B"/>
    <w:rsid w:val="0093077C"/>
    <w:rsid w:val="00932695"/>
    <w:rsid w:val="0094645C"/>
    <w:rsid w:val="009527A6"/>
    <w:rsid w:val="009552EA"/>
    <w:rsid w:val="009610B2"/>
    <w:rsid w:val="00994DBA"/>
    <w:rsid w:val="009A5A69"/>
    <w:rsid w:val="009C2FE0"/>
    <w:rsid w:val="009C4ADA"/>
    <w:rsid w:val="009C5337"/>
    <w:rsid w:val="009C5F9C"/>
    <w:rsid w:val="009D6CEC"/>
    <w:rsid w:val="009E04D8"/>
    <w:rsid w:val="009E7CF1"/>
    <w:rsid w:val="009F3F9E"/>
    <w:rsid w:val="009F5931"/>
    <w:rsid w:val="00A21660"/>
    <w:rsid w:val="00A23CC5"/>
    <w:rsid w:val="00A36BF2"/>
    <w:rsid w:val="00A529B3"/>
    <w:rsid w:val="00A55ED5"/>
    <w:rsid w:val="00A56D67"/>
    <w:rsid w:val="00A57FC9"/>
    <w:rsid w:val="00A6135E"/>
    <w:rsid w:val="00A6369A"/>
    <w:rsid w:val="00A84A1B"/>
    <w:rsid w:val="00A8566C"/>
    <w:rsid w:val="00A91F21"/>
    <w:rsid w:val="00A933F3"/>
    <w:rsid w:val="00A94356"/>
    <w:rsid w:val="00AA3149"/>
    <w:rsid w:val="00AA664B"/>
    <w:rsid w:val="00AA69AE"/>
    <w:rsid w:val="00AB1C5E"/>
    <w:rsid w:val="00AC1E93"/>
    <w:rsid w:val="00AC3636"/>
    <w:rsid w:val="00AC594E"/>
    <w:rsid w:val="00AD38C9"/>
    <w:rsid w:val="00AD5B85"/>
    <w:rsid w:val="00AE360F"/>
    <w:rsid w:val="00AF143C"/>
    <w:rsid w:val="00AF2BDB"/>
    <w:rsid w:val="00B21B9D"/>
    <w:rsid w:val="00B247E8"/>
    <w:rsid w:val="00B327C8"/>
    <w:rsid w:val="00B41AEB"/>
    <w:rsid w:val="00B42AC1"/>
    <w:rsid w:val="00B52ED4"/>
    <w:rsid w:val="00B54A04"/>
    <w:rsid w:val="00B60C91"/>
    <w:rsid w:val="00B66A11"/>
    <w:rsid w:val="00B72CC2"/>
    <w:rsid w:val="00B81640"/>
    <w:rsid w:val="00B906A8"/>
    <w:rsid w:val="00B92310"/>
    <w:rsid w:val="00B94C64"/>
    <w:rsid w:val="00BC037F"/>
    <w:rsid w:val="00BC2330"/>
    <w:rsid w:val="00BD01C0"/>
    <w:rsid w:val="00BF2827"/>
    <w:rsid w:val="00BF2C63"/>
    <w:rsid w:val="00BF570D"/>
    <w:rsid w:val="00BF6770"/>
    <w:rsid w:val="00C06BEF"/>
    <w:rsid w:val="00C07534"/>
    <w:rsid w:val="00C10EA1"/>
    <w:rsid w:val="00C13025"/>
    <w:rsid w:val="00C24DDF"/>
    <w:rsid w:val="00C27A5C"/>
    <w:rsid w:val="00C47C3C"/>
    <w:rsid w:val="00C51E00"/>
    <w:rsid w:val="00C569FA"/>
    <w:rsid w:val="00C63EDF"/>
    <w:rsid w:val="00C770FE"/>
    <w:rsid w:val="00C7765C"/>
    <w:rsid w:val="00C81011"/>
    <w:rsid w:val="00C843D7"/>
    <w:rsid w:val="00C872CB"/>
    <w:rsid w:val="00CA030D"/>
    <w:rsid w:val="00CA0D66"/>
    <w:rsid w:val="00CA3A09"/>
    <w:rsid w:val="00CC0277"/>
    <w:rsid w:val="00CC6000"/>
    <w:rsid w:val="00CC7768"/>
    <w:rsid w:val="00CD1648"/>
    <w:rsid w:val="00CD2DAE"/>
    <w:rsid w:val="00CD4089"/>
    <w:rsid w:val="00CE1590"/>
    <w:rsid w:val="00CE4CBB"/>
    <w:rsid w:val="00CE7CCC"/>
    <w:rsid w:val="00D013F9"/>
    <w:rsid w:val="00D063C5"/>
    <w:rsid w:val="00D12302"/>
    <w:rsid w:val="00D21116"/>
    <w:rsid w:val="00D31552"/>
    <w:rsid w:val="00D34A4B"/>
    <w:rsid w:val="00D4173D"/>
    <w:rsid w:val="00D4484A"/>
    <w:rsid w:val="00D53543"/>
    <w:rsid w:val="00D54DA6"/>
    <w:rsid w:val="00D57B9C"/>
    <w:rsid w:val="00D66557"/>
    <w:rsid w:val="00D66654"/>
    <w:rsid w:val="00D73763"/>
    <w:rsid w:val="00D740AF"/>
    <w:rsid w:val="00D77D00"/>
    <w:rsid w:val="00D90E68"/>
    <w:rsid w:val="00D926AA"/>
    <w:rsid w:val="00D951FF"/>
    <w:rsid w:val="00D96102"/>
    <w:rsid w:val="00DA5533"/>
    <w:rsid w:val="00DA7FC3"/>
    <w:rsid w:val="00DB04DF"/>
    <w:rsid w:val="00DB0EC8"/>
    <w:rsid w:val="00DB2F8F"/>
    <w:rsid w:val="00DC024E"/>
    <w:rsid w:val="00DD2312"/>
    <w:rsid w:val="00DD3C9B"/>
    <w:rsid w:val="00DE716C"/>
    <w:rsid w:val="00DF2797"/>
    <w:rsid w:val="00DF30E4"/>
    <w:rsid w:val="00E1415F"/>
    <w:rsid w:val="00E2166E"/>
    <w:rsid w:val="00E216D4"/>
    <w:rsid w:val="00E23705"/>
    <w:rsid w:val="00E33A78"/>
    <w:rsid w:val="00E340A1"/>
    <w:rsid w:val="00E50359"/>
    <w:rsid w:val="00E53F68"/>
    <w:rsid w:val="00E5597C"/>
    <w:rsid w:val="00E60758"/>
    <w:rsid w:val="00E7305A"/>
    <w:rsid w:val="00E76281"/>
    <w:rsid w:val="00E808CE"/>
    <w:rsid w:val="00E8264E"/>
    <w:rsid w:val="00E838D4"/>
    <w:rsid w:val="00E9612D"/>
    <w:rsid w:val="00E96191"/>
    <w:rsid w:val="00E9673F"/>
    <w:rsid w:val="00EA59AC"/>
    <w:rsid w:val="00EC04DC"/>
    <w:rsid w:val="00EC7F5C"/>
    <w:rsid w:val="00EE3B57"/>
    <w:rsid w:val="00EF21E3"/>
    <w:rsid w:val="00F026B4"/>
    <w:rsid w:val="00F05C9B"/>
    <w:rsid w:val="00F24116"/>
    <w:rsid w:val="00F250D5"/>
    <w:rsid w:val="00F2625F"/>
    <w:rsid w:val="00F35E8F"/>
    <w:rsid w:val="00F5238B"/>
    <w:rsid w:val="00F5630D"/>
    <w:rsid w:val="00F60A20"/>
    <w:rsid w:val="00F64563"/>
    <w:rsid w:val="00F72D1E"/>
    <w:rsid w:val="00F742E2"/>
    <w:rsid w:val="00F805D2"/>
    <w:rsid w:val="00F906D6"/>
    <w:rsid w:val="00F95CA8"/>
    <w:rsid w:val="00FA390E"/>
    <w:rsid w:val="00FA66DF"/>
    <w:rsid w:val="00FB29EA"/>
    <w:rsid w:val="00FB5AAC"/>
    <w:rsid w:val="00FC1727"/>
    <w:rsid w:val="00FD10A0"/>
    <w:rsid w:val="00FE54F7"/>
    <w:rsid w:val="00FF4D65"/>
    <w:rsid w:val="00FF4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32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258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C843D7"/>
    <w:pPr>
      <w:keepNext/>
      <w:spacing w:after="0" w:line="240" w:lineRule="auto"/>
      <w:jc w:val="both"/>
      <w:outlineLvl w:val="1"/>
    </w:pPr>
    <w:rPr>
      <w:b/>
      <w:color w:val="00000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445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47C3C"/>
    <w:rPr>
      <w:rFonts w:ascii="Cambria" w:hAnsi="Cambria" w:cs="Times New Roman"/>
      <w:b/>
      <w:bCs/>
      <w:i/>
      <w:iCs/>
      <w:sz w:val="28"/>
      <w:szCs w:val="28"/>
    </w:rPr>
  </w:style>
  <w:style w:type="paragraph" w:styleId="NoSpacing">
    <w:name w:val="No Spacing"/>
    <w:uiPriority w:val="99"/>
    <w:qFormat/>
    <w:rsid w:val="00427E48"/>
  </w:style>
  <w:style w:type="paragraph" w:styleId="BalloonText">
    <w:name w:val="Balloon Text"/>
    <w:basedOn w:val="Normal"/>
    <w:link w:val="BalloonTextChar"/>
    <w:uiPriority w:val="99"/>
    <w:semiHidden/>
    <w:rsid w:val="00427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7E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852A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6002D"/>
    <w:rPr>
      <w:rFonts w:cs="Times New Roman"/>
      <w:color w:val="0000FF"/>
      <w:u w:val="single"/>
    </w:rPr>
  </w:style>
  <w:style w:type="character" w:customStyle="1" w:styleId="Heading2Char1">
    <w:name w:val="Heading 2 Char1"/>
    <w:link w:val="Heading2"/>
    <w:uiPriority w:val="99"/>
    <w:locked/>
    <w:rsid w:val="00C843D7"/>
    <w:rPr>
      <w:b/>
      <w:color w:val="000000"/>
      <w:sz w:val="28"/>
      <w:lang w:val="ru-RU" w:eastAsia="ru-RU"/>
    </w:rPr>
  </w:style>
  <w:style w:type="character" w:styleId="HTMLKeyboard">
    <w:name w:val="HTML Keyboard"/>
    <w:basedOn w:val="DefaultParagraphFont"/>
    <w:uiPriority w:val="99"/>
    <w:rsid w:val="00525801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525801"/>
    <w:rPr>
      <w:rFonts w:ascii="Times New Roman" w:hAnsi="Times New Roman"/>
      <w:sz w:val="24"/>
      <w:szCs w:val="24"/>
    </w:rPr>
  </w:style>
  <w:style w:type="character" w:styleId="HTMLSample">
    <w:name w:val="HTML Sample"/>
    <w:basedOn w:val="DefaultParagraphFont"/>
    <w:uiPriority w:val="99"/>
    <w:rsid w:val="00525801"/>
    <w:rPr>
      <w:rFonts w:ascii="Courier New" w:hAnsi="Courier New" w:cs="Courier New"/>
    </w:rPr>
  </w:style>
  <w:style w:type="paragraph" w:styleId="BodyText">
    <w:name w:val="Body Text"/>
    <w:basedOn w:val="Normal"/>
    <w:link w:val="BodyTextChar"/>
    <w:uiPriority w:val="99"/>
    <w:rsid w:val="005258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844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2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3409</TotalTime>
  <Pages>6</Pages>
  <Words>1087</Words>
  <Characters>6198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USER</cp:lastModifiedBy>
  <cp:revision>144</cp:revision>
  <cp:lastPrinted>2005-01-06T23:13:00Z</cp:lastPrinted>
  <dcterms:created xsi:type="dcterms:W3CDTF">2011-03-14T03:05:00Z</dcterms:created>
  <dcterms:modified xsi:type="dcterms:W3CDTF">2004-12-31T19:15:00Z</dcterms:modified>
</cp:coreProperties>
</file>